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0725A" w14:textId="58FAA1A4" w:rsidR="00BA00AB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PHILIPPE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d.1497)</w:t>
      </w:r>
    </w:p>
    <w:p w14:paraId="2217E733" w14:textId="200A298E" w:rsid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40E8F4AB" w14:textId="43FF13EB" w:rsid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C095F" w14:textId="01F043AD" w:rsid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1063B" w14:textId="76F1938F" w:rsid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Apr.1497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p.129)</w:t>
      </w:r>
    </w:p>
    <w:p w14:paraId="2CB6DEAB" w14:textId="3A7E170C" w:rsid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1246F3CA" w14:textId="47034A59" w:rsid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481A7C" w14:textId="3D2D054D" w:rsid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31374A" w14:textId="78CB23E7" w:rsidR="00A8754D" w:rsidRPr="00A8754D" w:rsidRDefault="00A8754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sectPr w:rsidR="00A8754D" w:rsidRPr="00A875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CB5BB" w14:textId="77777777" w:rsidR="00A8754D" w:rsidRDefault="00A8754D" w:rsidP="009139A6">
      <w:r>
        <w:separator/>
      </w:r>
    </w:p>
  </w:endnote>
  <w:endnote w:type="continuationSeparator" w:id="0">
    <w:p w14:paraId="21D6DDC0" w14:textId="77777777" w:rsidR="00A8754D" w:rsidRDefault="00A875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BF3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B93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60C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FBCB7" w14:textId="77777777" w:rsidR="00A8754D" w:rsidRDefault="00A8754D" w:rsidP="009139A6">
      <w:r>
        <w:separator/>
      </w:r>
    </w:p>
  </w:footnote>
  <w:footnote w:type="continuationSeparator" w:id="0">
    <w:p w14:paraId="3887C504" w14:textId="77777777" w:rsidR="00A8754D" w:rsidRDefault="00A875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B6A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133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26D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4D"/>
    <w:rsid w:val="000666E0"/>
    <w:rsid w:val="002510B7"/>
    <w:rsid w:val="005C130B"/>
    <w:rsid w:val="00826F5C"/>
    <w:rsid w:val="009139A6"/>
    <w:rsid w:val="009448BB"/>
    <w:rsid w:val="00A3176C"/>
    <w:rsid w:val="00A8754D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6F94"/>
  <w15:chartTrackingRefBased/>
  <w15:docId w15:val="{F87E18EA-5C49-4FB3-B965-B4EA4F90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2021-03-03T13:58:00Z</dcterms:created>
  <dcterms:modified xsi:type="dcterms:W3CDTF">2021-03-03T14:00:00Z</dcterms:modified>
</cp:coreProperties>
</file>